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4688" w14:textId="77777777" w:rsidR="00B93258" w:rsidRDefault="00B93258" w:rsidP="00B9325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CLERK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550DA20D" w14:textId="77777777" w:rsidR="00B93258" w:rsidRDefault="00B93258" w:rsidP="00B932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Vintry</w:t>
      </w:r>
      <w:proofErr w:type="spellEnd"/>
      <w:r>
        <w:rPr>
          <w:rFonts w:cs="Times New Roman"/>
          <w:szCs w:val="24"/>
        </w:rPr>
        <w:t xml:space="preserve"> Ward, London.</w:t>
      </w:r>
    </w:p>
    <w:p w14:paraId="070EB3FA" w14:textId="77777777" w:rsidR="00B93258" w:rsidRDefault="00B93258" w:rsidP="00B93258">
      <w:pPr>
        <w:pStyle w:val="NoSpacing"/>
        <w:rPr>
          <w:rFonts w:cs="Times New Roman"/>
          <w:szCs w:val="24"/>
        </w:rPr>
      </w:pPr>
    </w:p>
    <w:p w14:paraId="5A1B3CD5" w14:textId="77777777" w:rsidR="00B93258" w:rsidRDefault="00B93258" w:rsidP="00B93258">
      <w:pPr>
        <w:pStyle w:val="NoSpacing"/>
        <w:rPr>
          <w:rFonts w:cs="Times New Roman"/>
          <w:szCs w:val="24"/>
        </w:rPr>
      </w:pPr>
    </w:p>
    <w:p w14:paraId="61F9AE5D" w14:textId="77777777" w:rsidR="00B93258" w:rsidRDefault="00B93258" w:rsidP="00B932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42A310B5" w14:textId="77777777" w:rsidR="00B93258" w:rsidRDefault="00B93258" w:rsidP="00B9325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4C4D151" w14:textId="77777777" w:rsidR="00B93258" w:rsidRDefault="00B93258" w:rsidP="00B9325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p.555)</w:t>
      </w:r>
    </w:p>
    <w:p w14:paraId="0D9EB093" w14:textId="77777777" w:rsidR="00B93258" w:rsidRDefault="00B93258" w:rsidP="00B93258">
      <w:pPr>
        <w:pStyle w:val="NoSpacing"/>
        <w:rPr>
          <w:rFonts w:eastAsia="Times New Roman" w:cs="Times New Roman"/>
          <w:szCs w:val="24"/>
        </w:rPr>
      </w:pPr>
    </w:p>
    <w:p w14:paraId="1BE8A7F5" w14:textId="77777777" w:rsidR="00B93258" w:rsidRDefault="00B93258" w:rsidP="00B93258">
      <w:pPr>
        <w:pStyle w:val="NoSpacing"/>
        <w:rPr>
          <w:rFonts w:eastAsia="Times New Roman" w:cs="Times New Roman"/>
          <w:szCs w:val="24"/>
        </w:rPr>
      </w:pPr>
    </w:p>
    <w:p w14:paraId="47803074" w14:textId="77777777" w:rsidR="00B93258" w:rsidRDefault="00B93258" w:rsidP="00B9325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January 2024</w:t>
      </w:r>
    </w:p>
    <w:p w14:paraId="11F294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666A" w14:textId="77777777" w:rsidR="00B93258" w:rsidRDefault="00B93258" w:rsidP="009139A6">
      <w:r>
        <w:separator/>
      </w:r>
    </w:p>
  </w:endnote>
  <w:endnote w:type="continuationSeparator" w:id="0">
    <w:p w14:paraId="332E86D8" w14:textId="77777777" w:rsidR="00B93258" w:rsidRDefault="00B932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9B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BB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CD6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111D" w14:textId="77777777" w:rsidR="00B93258" w:rsidRDefault="00B93258" w:rsidP="009139A6">
      <w:r>
        <w:separator/>
      </w:r>
    </w:p>
  </w:footnote>
  <w:footnote w:type="continuationSeparator" w:id="0">
    <w:p w14:paraId="701C85E2" w14:textId="77777777" w:rsidR="00B93258" w:rsidRDefault="00B932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DA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5D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D7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325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BE862"/>
  <w15:chartTrackingRefBased/>
  <w15:docId w15:val="{FD6BCBB4-7E9E-47A1-9996-35B25C5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2024-01-19T16:22:00Z</dcterms:created>
  <dcterms:modified xsi:type="dcterms:W3CDTF">2024-01-19T16:24:00Z</dcterms:modified>
</cp:coreProperties>
</file>